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9EABD" w14:textId="77777777" w:rsidR="00E15451" w:rsidRDefault="00E15451" w:rsidP="00E154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WILKINSON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d.1511)</w:t>
      </w:r>
    </w:p>
    <w:p w14:paraId="7EFF1BC3" w14:textId="77777777" w:rsidR="00E15451" w:rsidRDefault="00E15451" w:rsidP="00E154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Fellow of Queen’s Hall, Cambridge University.</w:t>
      </w:r>
    </w:p>
    <w:p w14:paraId="1BD91681" w14:textId="77777777" w:rsidR="00E15451" w:rsidRDefault="00E15451" w:rsidP="00E15451">
      <w:pPr>
        <w:pStyle w:val="NoSpacing"/>
        <w:rPr>
          <w:rFonts w:cs="Times New Roman"/>
          <w:szCs w:val="24"/>
        </w:rPr>
      </w:pPr>
    </w:p>
    <w:p w14:paraId="724126B5" w14:textId="77777777" w:rsidR="00E15451" w:rsidRDefault="00E15451" w:rsidP="00E15451">
      <w:pPr>
        <w:pStyle w:val="NoSpacing"/>
        <w:rPr>
          <w:rFonts w:cs="Times New Roman"/>
          <w:szCs w:val="24"/>
        </w:rPr>
      </w:pPr>
    </w:p>
    <w:p w14:paraId="4876D169" w14:textId="77777777" w:rsidR="00E15451" w:rsidRDefault="00E15451" w:rsidP="00E154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1476-1511</w:t>
      </w:r>
      <w:r>
        <w:rPr>
          <w:rFonts w:cs="Times New Roman"/>
          <w:szCs w:val="24"/>
        </w:rPr>
        <w:tab/>
        <w:t xml:space="preserve">Rector of </w:t>
      </w:r>
      <w:proofErr w:type="spellStart"/>
      <w:r>
        <w:rPr>
          <w:rFonts w:cs="Times New Roman"/>
          <w:szCs w:val="24"/>
        </w:rPr>
        <w:t>Orpington</w:t>
      </w:r>
      <w:proofErr w:type="spellEnd"/>
      <w:r>
        <w:rPr>
          <w:rFonts w:cs="Times New Roman"/>
          <w:szCs w:val="24"/>
        </w:rPr>
        <w:t xml:space="preserve">, Kent.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411)</w:t>
      </w:r>
    </w:p>
    <w:p w14:paraId="114C731A" w14:textId="77777777" w:rsidR="00E15451" w:rsidRDefault="00E15451" w:rsidP="00E154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1479-80</w:t>
      </w:r>
      <w:r>
        <w:rPr>
          <w:rFonts w:cs="Times New Roman"/>
          <w:szCs w:val="24"/>
        </w:rPr>
        <w:tab/>
        <w:t>B.D.    (ibid.)</w:t>
      </w:r>
    </w:p>
    <w:p w14:paraId="3CE86AA3" w14:textId="77777777" w:rsidR="00E15451" w:rsidRDefault="00E15451" w:rsidP="00E154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1479-1511</w:t>
      </w:r>
      <w:r>
        <w:rPr>
          <w:rFonts w:cs="Times New Roman"/>
          <w:szCs w:val="24"/>
        </w:rPr>
        <w:tab/>
        <w:t>Rector of Harrow, Middlesex.    (ibid.)</w:t>
      </w:r>
    </w:p>
    <w:p w14:paraId="3B4FBFEA" w14:textId="77777777" w:rsidR="00E15451" w:rsidRDefault="00E15451" w:rsidP="00E154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1485-1505</w:t>
      </w:r>
      <w:r>
        <w:rPr>
          <w:rFonts w:cs="Times New Roman"/>
          <w:szCs w:val="24"/>
        </w:rPr>
        <w:tab/>
        <w:t>President of Queen’s Hall.    (ibid.)</w:t>
      </w:r>
    </w:p>
    <w:p w14:paraId="7D823F88" w14:textId="77777777" w:rsidR="00E15451" w:rsidRDefault="00E15451" w:rsidP="00E154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1511</w:t>
      </w:r>
      <w:r>
        <w:rPr>
          <w:rFonts w:cs="Times New Roman"/>
          <w:szCs w:val="24"/>
        </w:rPr>
        <w:tab/>
        <w:t>Prebendary of Ripon.   (ibid.)</w:t>
      </w:r>
    </w:p>
    <w:p w14:paraId="08CC4835" w14:textId="77777777" w:rsidR="00E15451" w:rsidRDefault="00E15451" w:rsidP="00E154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Dec.</w:t>
      </w:r>
      <w:r>
        <w:rPr>
          <w:rFonts w:cs="Times New Roman"/>
          <w:szCs w:val="24"/>
        </w:rPr>
        <w:tab/>
        <w:t>He died.   (ibid.)</w:t>
      </w:r>
    </w:p>
    <w:p w14:paraId="1FFAE037" w14:textId="77777777" w:rsidR="00E15451" w:rsidRDefault="00E15451" w:rsidP="00E15451">
      <w:pPr>
        <w:pStyle w:val="NoSpacing"/>
        <w:rPr>
          <w:rFonts w:cs="Times New Roman"/>
          <w:szCs w:val="24"/>
        </w:rPr>
      </w:pPr>
    </w:p>
    <w:p w14:paraId="767851FA" w14:textId="77777777" w:rsidR="00E15451" w:rsidRDefault="00E15451" w:rsidP="00E15451">
      <w:pPr>
        <w:pStyle w:val="NoSpacing"/>
        <w:rPr>
          <w:rFonts w:cs="Times New Roman"/>
          <w:szCs w:val="24"/>
        </w:rPr>
      </w:pPr>
    </w:p>
    <w:p w14:paraId="00EDE646" w14:textId="77777777" w:rsidR="00E15451" w:rsidRDefault="00E15451" w:rsidP="00E154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2023</w:t>
      </w:r>
    </w:p>
    <w:p w14:paraId="1ADC81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BBEA2" w14:textId="77777777" w:rsidR="00E15451" w:rsidRDefault="00E15451" w:rsidP="009139A6">
      <w:r>
        <w:separator/>
      </w:r>
    </w:p>
  </w:endnote>
  <w:endnote w:type="continuationSeparator" w:id="0">
    <w:p w14:paraId="5B4AB508" w14:textId="77777777" w:rsidR="00E15451" w:rsidRDefault="00E154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78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AA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0F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417DC" w14:textId="77777777" w:rsidR="00E15451" w:rsidRDefault="00E15451" w:rsidP="009139A6">
      <w:r>
        <w:separator/>
      </w:r>
    </w:p>
  </w:footnote>
  <w:footnote w:type="continuationSeparator" w:id="0">
    <w:p w14:paraId="76D166C9" w14:textId="77777777" w:rsidR="00E15451" w:rsidRDefault="00E154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C2F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F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204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5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1545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61432"/>
  <w15:chartTrackingRefBased/>
  <w15:docId w15:val="{0931AA84-1537-4E69-A978-C07553EA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2023-01-28T17:02:00Z</dcterms:created>
  <dcterms:modified xsi:type="dcterms:W3CDTF">2023-01-28T17:03:00Z</dcterms:modified>
</cp:coreProperties>
</file>